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EC85E" w14:textId="77777777" w:rsidR="006141F9" w:rsidRDefault="006141F9" w:rsidP="006141F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Unknown PYKWORTH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5BE967BB" w14:textId="77777777" w:rsidR="006141F9" w:rsidRDefault="006141F9" w:rsidP="006141F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243D69DF" w14:textId="77777777" w:rsidR="006141F9" w:rsidRDefault="006141F9" w:rsidP="006141F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31349EE" w14:textId="77777777" w:rsidR="006141F9" w:rsidRDefault="006141F9" w:rsidP="006141F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60818F5" w14:textId="77777777" w:rsidR="006141F9" w:rsidRDefault="006141F9" w:rsidP="006141F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the garrison of Carmarthen/Newcastle Emlyn under the command</w:t>
      </w:r>
    </w:p>
    <w:p w14:paraId="2FB2659E" w14:textId="77777777" w:rsidR="006141F9" w:rsidRDefault="006141F9" w:rsidP="006141F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of Sir Rustin de Villeneuve(q.v.).</w:t>
      </w:r>
    </w:p>
    <w:p w14:paraId="69F1268D" w14:textId="77777777" w:rsidR="006141F9" w:rsidRDefault="006141F9" w:rsidP="006141F9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E101/43/29,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6360EC5A" w14:textId="77777777" w:rsidR="006141F9" w:rsidRDefault="006141F9" w:rsidP="006141F9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18581F93" w14:textId="77777777" w:rsidR="006141F9" w:rsidRDefault="006141F9" w:rsidP="006141F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7C00CF1" w14:textId="77777777" w:rsidR="006141F9" w:rsidRDefault="006141F9" w:rsidP="006141F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DBD386A" w14:textId="77777777" w:rsidR="006141F9" w:rsidRDefault="006141F9" w:rsidP="006141F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18 November 2022</w:t>
      </w:r>
    </w:p>
    <w:p w14:paraId="1B99FCF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F6AA9" w14:textId="77777777" w:rsidR="006141F9" w:rsidRDefault="006141F9" w:rsidP="009139A6">
      <w:r>
        <w:separator/>
      </w:r>
    </w:p>
  </w:endnote>
  <w:endnote w:type="continuationSeparator" w:id="0">
    <w:p w14:paraId="1BD64FCB" w14:textId="77777777" w:rsidR="006141F9" w:rsidRDefault="006141F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A7E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3400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B342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AC727" w14:textId="77777777" w:rsidR="006141F9" w:rsidRDefault="006141F9" w:rsidP="009139A6">
      <w:r>
        <w:separator/>
      </w:r>
    </w:p>
  </w:footnote>
  <w:footnote w:type="continuationSeparator" w:id="0">
    <w:p w14:paraId="3AEADC05" w14:textId="77777777" w:rsidR="006141F9" w:rsidRDefault="006141F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E42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054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B63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1F9"/>
    <w:rsid w:val="000666E0"/>
    <w:rsid w:val="002510B7"/>
    <w:rsid w:val="005C130B"/>
    <w:rsid w:val="006141F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D35AD"/>
  <w15:chartTrackingRefBased/>
  <w15:docId w15:val="{88AD4D0C-F4E5-4E3A-B2E9-4CDB2F1BA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2022-11-27T20:07:00Z</dcterms:created>
  <dcterms:modified xsi:type="dcterms:W3CDTF">2022-11-27T20:08:00Z</dcterms:modified>
</cp:coreProperties>
</file>